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30E" w:rsidRPr="005D2BBA" w:rsidRDefault="00D4730E" w:rsidP="0006141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5D2BBA">
        <w:rPr>
          <w:rFonts w:ascii="Times New Roman" w:hAnsi="Times New Roman"/>
          <w:i/>
          <w:sz w:val="24"/>
          <w:szCs w:val="24"/>
          <w:u w:val="single"/>
        </w:rPr>
        <w:t>Приложение № 8Б</w:t>
      </w:r>
    </w:p>
    <w:p w:rsidR="00D4730E" w:rsidRDefault="00D4730E" w:rsidP="000614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730E" w:rsidRDefault="00D4730E" w:rsidP="000614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730E" w:rsidRDefault="00D4730E" w:rsidP="000614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4DD">
        <w:rPr>
          <w:rFonts w:ascii="Times New Roman" w:hAnsi="Times New Roman"/>
          <w:b/>
          <w:sz w:val="24"/>
          <w:szCs w:val="24"/>
        </w:rPr>
        <w:t>ДЕКЛАРАЦИЯ</w:t>
      </w:r>
    </w:p>
    <w:p w:rsidR="00D4730E" w:rsidRPr="00BD24DD" w:rsidRDefault="00D4730E" w:rsidP="000614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4DD">
        <w:rPr>
          <w:rFonts w:ascii="Times New Roman" w:hAnsi="Times New Roman"/>
          <w:sz w:val="24"/>
          <w:szCs w:val="24"/>
        </w:rPr>
        <w:t>Подписаният</w:t>
      </w:r>
      <w:r>
        <w:rPr>
          <w:rFonts w:ascii="Times New Roman" w:hAnsi="Times New Roman"/>
          <w:sz w:val="24"/>
          <w:szCs w:val="24"/>
        </w:rPr>
        <w:t>/та..</w:t>
      </w:r>
      <w:r w:rsidRPr="00BD24DD">
        <w:rPr>
          <w:rFonts w:ascii="Times New Roman" w:hAnsi="Times New Roman"/>
          <w:sz w:val="24"/>
          <w:szCs w:val="24"/>
        </w:rPr>
        <w:t>............................................................................</w:t>
      </w:r>
      <w:r w:rsidRPr="00BD24DD">
        <w:rPr>
          <w:rFonts w:ascii="Times New Roman" w:hAnsi="Times New Roman"/>
          <w:sz w:val="24"/>
          <w:szCs w:val="24"/>
          <w:lang w:val="ru-RU"/>
        </w:rPr>
        <w:t>..............</w:t>
      </w:r>
      <w:r w:rsidRPr="00BD24DD">
        <w:rPr>
          <w:rFonts w:ascii="Times New Roman" w:hAnsi="Times New Roman"/>
          <w:sz w:val="24"/>
          <w:szCs w:val="24"/>
        </w:rPr>
        <w:t>...........</w:t>
      </w:r>
      <w:r>
        <w:rPr>
          <w:rFonts w:ascii="Times New Roman" w:hAnsi="Times New Roman"/>
          <w:sz w:val="24"/>
          <w:szCs w:val="24"/>
        </w:rPr>
        <w:t>..................</w:t>
      </w:r>
      <w:r w:rsidRPr="00BD24DD">
        <w:rPr>
          <w:rFonts w:ascii="Times New Roman" w:hAnsi="Times New Roman"/>
          <w:sz w:val="24"/>
          <w:szCs w:val="24"/>
        </w:rPr>
        <w:t>.,</w:t>
      </w: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4DD">
        <w:rPr>
          <w:rFonts w:ascii="Times New Roman" w:hAnsi="Times New Roman"/>
          <w:sz w:val="24"/>
          <w:szCs w:val="24"/>
        </w:rPr>
        <w:t>л.карта №…………………</w:t>
      </w:r>
      <w:r>
        <w:rPr>
          <w:rFonts w:ascii="Times New Roman" w:hAnsi="Times New Roman"/>
          <w:sz w:val="24"/>
          <w:szCs w:val="24"/>
        </w:rPr>
        <w:t>...................................</w:t>
      </w:r>
      <w:r w:rsidRPr="00BD24DD">
        <w:rPr>
          <w:rFonts w:ascii="Times New Roman" w:hAnsi="Times New Roman"/>
          <w:sz w:val="24"/>
          <w:szCs w:val="24"/>
        </w:rPr>
        <w:t>..…., издадена на .................….....……год. от……………...……………, град…………………</w:t>
      </w:r>
      <w:r>
        <w:rPr>
          <w:rFonts w:ascii="Times New Roman" w:hAnsi="Times New Roman"/>
          <w:sz w:val="24"/>
          <w:szCs w:val="24"/>
        </w:rPr>
        <w:t>......................................</w:t>
      </w:r>
      <w:r w:rsidRPr="00BD24DD">
        <w:rPr>
          <w:rFonts w:ascii="Times New Roman" w:hAnsi="Times New Roman"/>
          <w:sz w:val="24"/>
          <w:szCs w:val="24"/>
        </w:rPr>
        <w:t>……… жител на град…………………………община………………………..</w:t>
      </w: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4DD">
        <w:rPr>
          <w:rFonts w:ascii="Times New Roman" w:hAnsi="Times New Roman"/>
          <w:sz w:val="24"/>
          <w:szCs w:val="24"/>
        </w:rPr>
        <w:t>с адрес: гр..........................................община………………………........................................................</w:t>
      </w: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4DD">
        <w:rPr>
          <w:rFonts w:ascii="Times New Roman" w:hAnsi="Times New Roman"/>
          <w:sz w:val="24"/>
          <w:szCs w:val="24"/>
        </w:rPr>
        <w:t>ул…………………………………….№……..бл. №………………., ап………………, ет……………</w:t>
      </w: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4DD">
        <w:rPr>
          <w:rFonts w:ascii="Times New Roman" w:hAnsi="Times New Roman"/>
          <w:sz w:val="24"/>
          <w:szCs w:val="24"/>
        </w:rPr>
        <w:t xml:space="preserve">В качеството си на .................................................................................................................................... </w:t>
      </w:r>
    </w:p>
    <w:p w:rsidR="00D4730E" w:rsidRPr="00BD24DD" w:rsidRDefault="00D4730E" w:rsidP="0006141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D24DD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>специалност</w:t>
      </w:r>
      <w:r w:rsidRPr="00BD24DD">
        <w:rPr>
          <w:rFonts w:ascii="Times New Roman" w:hAnsi="Times New Roman"/>
          <w:i/>
          <w:sz w:val="24"/>
          <w:szCs w:val="24"/>
        </w:rPr>
        <w:t>)</w:t>
      </w:r>
    </w:p>
    <w:p w:rsidR="00D4730E" w:rsidRDefault="00D4730E" w:rsidP="0006141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730E" w:rsidRPr="00BD24DD" w:rsidRDefault="00D4730E" w:rsidP="000614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4DD">
        <w:rPr>
          <w:rFonts w:ascii="Times New Roman" w:hAnsi="Times New Roman"/>
          <w:b/>
          <w:sz w:val="24"/>
          <w:szCs w:val="24"/>
        </w:rPr>
        <w:t>ДЕКЛАРИРАМ, ЧЕ:</w:t>
      </w: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730E" w:rsidRPr="00BD24DD" w:rsidRDefault="00D4730E" w:rsidP="000614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 бъда на разположение и ще участвам в изпълнението на обществена поръчка с предмет</w:t>
      </w:r>
      <w:r w:rsidRPr="00522447">
        <w:rPr>
          <w:rFonts w:ascii="Times New Roman" w:hAnsi="Times New Roman"/>
          <w:sz w:val="24"/>
          <w:szCs w:val="24"/>
        </w:rPr>
        <w:t xml:space="preserve">: </w:t>
      </w:r>
      <w:r w:rsidRPr="00274201">
        <w:rPr>
          <w:rFonts w:ascii="Times New Roman" w:hAnsi="Times New Roman"/>
          <w:b/>
        </w:rPr>
        <w:t>„</w:t>
      </w:r>
      <w:r w:rsidRPr="00274201">
        <w:rPr>
          <w:rFonts w:ascii="Times New Roman" w:hAnsi="Times New Roman"/>
          <w:b/>
          <w:color w:val="000000"/>
        </w:rPr>
        <w:t xml:space="preserve">Упражняване на строителен надзор по време на строителството при изпълнение на проект </w:t>
      </w:r>
      <w:r w:rsidRPr="00274201">
        <w:rPr>
          <w:rFonts w:ascii="Times New Roman" w:hAnsi="Times New Roman"/>
          <w:b/>
          <w:bCs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E76A91">
        <w:rPr>
          <w:rFonts w:ascii="Times New Roman" w:hAnsi="Times New Roman"/>
          <w:position w:val="8"/>
        </w:rPr>
        <w:tab/>
      </w:r>
      <w:r>
        <w:rPr>
          <w:rFonts w:ascii="Times New Roman" w:hAnsi="Times New Roman"/>
          <w:sz w:val="24"/>
          <w:szCs w:val="24"/>
        </w:rPr>
        <w:t xml:space="preserve">като част от екипа на участника </w:t>
      </w:r>
      <w:r w:rsidRPr="009D24A8">
        <w:rPr>
          <w:rFonts w:ascii="Times New Roman" w:hAnsi="Times New Roman"/>
          <w:sz w:val="24"/>
          <w:szCs w:val="24"/>
        </w:rPr>
        <w:t>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</w:t>
      </w:r>
    </w:p>
    <w:p w:rsidR="00D4730E" w:rsidRPr="00BD24DD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730E" w:rsidRPr="00BD24DD" w:rsidRDefault="00D4730E" w:rsidP="000614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D24DD">
        <w:rPr>
          <w:rFonts w:ascii="Times New Roman" w:hAnsi="Times New Roman"/>
          <w:sz w:val="24"/>
          <w:szCs w:val="24"/>
        </w:rPr>
        <w:t>Известно ми е, че при деклариране на неверни обстоятелства нося отговорност  по чл. 313 от Наказателния кодекс.</w:t>
      </w:r>
    </w:p>
    <w:p w:rsidR="00D4730E" w:rsidRPr="00BD24DD" w:rsidRDefault="00D4730E" w:rsidP="000614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4730E" w:rsidRDefault="00D4730E" w:rsidP="000614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4730E" w:rsidRPr="00BD24DD" w:rsidRDefault="00D4730E" w:rsidP="000614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4730E" w:rsidRPr="00BD24DD" w:rsidRDefault="00D4730E" w:rsidP="000614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4730E" w:rsidRPr="005D2BBA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BBA">
        <w:rPr>
          <w:rFonts w:ascii="Times New Roman" w:hAnsi="Times New Roman"/>
          <w:sz w:val="24"/>
          <w:szCs w:val="24"/>
        </w:rPr>
        <w:t xml:space="preserve">…………………….. </w:t>
      </w:r>
      <w:smartTag w:uri="urn:schemas-microsoft-com:office:smarttags" w:element="metricconverter">
        <w:smartTagPr>
          <w:attr w:name="ProductID" w:val="2012 г"/>
        </w:smartTagPr>
        <w:r w:rsidRPr="005D2BBA">
          <w:rPr>
            <w:rFonts w:ascii="Times New Roman" w:hAnsi="Times New Roman"/>
            <w:sz w:val="24"/>
            <w:szCs w:val="24"/>
          </w:rPr>
          <w:t>2012 г</w:t>
        </w:r>
      </w:smartTag>
      <w:r w:rsidRPr="005D2BBA">
        <w:rPr>
          <w:rFonts w:ascii="Times New Roman" w:hAnsi="Times New Roman"/>
          <w:sz w:val="24"/>
          <w:szCs w:val="24"/>
        </w:rPr>
        <w:t xml:space="preserve">.                  </w:t>
      </w:r>
      <w:r w:rsidRPr="005D2BBA">
        <w:rPr>
          <w:rFonts w:ascii="Times New Roman" w:hAnsi="Times New Roman"/>
          <w:sz w:val="24"/>
          <w:szCs w:val="24"/>
        </w:rPr>
        <w:tab/>
        <w:t>ДЕКЛАРАТОР.....................................</w:t>
      </w:r>
    </w:p>
    <w:p w:rsidR="00D4730E" w:rsidRPr="005D2BBA" w:rsidRDefault="00D4730E" w:rsidP="000614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BBA">
        <w:rPr>
          <w:rFonts w:ascii="Times New Roman" w:hAnsi="Times New Roman"/>
          <w:sz w:val="24"/>
          <w:szCs w:val="24"/>
        </w:rPr>
        <w:t xml:space="preserve">гр. ……………………….                                                </w:t>
      </w:r>
      <w:r w:rsidRPr="005D2BBA">
        <w:rPr>
          <w:rFonts w:ascii="Times New Roman" w:hAnsi="Times New Roman"/>
          <w:sz w:val="24"/>
          <w:szCs w:val="24"/>
        </w:rPr>
        <w:tab/>
      </w:r>
      <w:r w:rsidRPr="005D2BBA">
        <w:rPr>
          <w:rFonts w:ascii="Times New Roman" w:hAnsi="Times New Roman"/>
          <w:sz w:val="24"/>
          <w:szCs w:val="24"/>
        </w:rPr>
        <w:tab/>
        <w:t>/ подпис, печат/</w:t>
      </w:r>
    </w:p>
    <w:p w:rsidR="00D4730E" w:rsidRDefault="00D4730E" w:rsidP="00061415">
      <w:pPr>
        <w:rPr>
          <w:rFonts w:ascii="Times New Roman" w:hAnsi="Times New Roman"/>
          <w:sz w:val="24"/>
          <w:szCs w:val="24"/>
        </w:rPr>
      </w:pPr>
    </w:p>
    <w:p w:rsidR="00D4730E" w:rsidRDefault="00D4730E" w:rsidP="00061415">
      <w:pPr>
        <w:rPr>
          <w:rFonts w:ascii="Times New Roman" w:hAnsi="Times New Roman"/>
          <w:sz w:val="24"/>
          <w:szCs w:val="24"/>
        </w:rPr>
      </w:pPr>
    </w:p>
    <w:p w:rsidR="00D4730E" w:rsidRPr="00061415" w:rsidRDefault="00D4730E" w:rsidP="00061415"/>
    <w:sectPr w:rsidR="00D4730E" w:rsidRPr="00061415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30E" w:rsidRDefault="00D4730E">
      <w:r>
        <w:separator/>
      </w:r>
    </w:p>
  </w:endnote>
  <w:endnote w:type="continuationSeparator" w:id="0">
    <w:p w:rsidR="00D4730E" w:rsidRDefault="00D47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30E" w:rsidRDefault="00D4730E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730E" w:rsidRDefault="00D4730E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30E" w:rsidRPr="006B0E9B" w:rsidRDefault="00D4730E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D4730E" w:rsidRPr="006B0E9B" w:rsidRDefault="00D4730E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30E" w:rsidRDefault="00D4730E">
      <w:r>
        <w:separator/>
      </w:r>
    </w:p>
  </w:footnote>
  <w:footnote w:type="continuationSeparator" w:id="0">
    <w:p w:rsidR="00D4730E" w:rsidRDefault="00D47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D4730E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D4730E" w:rsidRPr="006B0E9B" w:rsidRDefault="00D4730E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D4730E" w:rsidRPr="006B0E9B" w:rsidRDefault="00D4730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D4730E" w:rsidRPr="006B0E9B" w:rsidRDefault="00D4730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D4730E" w:rsidRPr="006B0E9B" w:rsidRDefault="00D4730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D4730E" w:rsidRPr="006B0E9B" w:rsidRDefault="00D4730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D4730E" w:rsidRPr="006B0E9B" w:rsidRDefault="00D4730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D4730E" w:rsidRPr="006B0E9B" w:rsidRDefault="00D4730E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60B3B"/>
    <w:rsid w:val="00061415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C1961"/>
    <w:rsid w:val="003D37F4"/>
    <w:rsid w:val="003D3AFD"/>
    <w:rsid w:val="003D41DD"/>
    <w:rsid w:val="004527CA"/>
    <w:rsid w:val="00454A3E"/>
    <w:rsid w:val="00495772"/>
    <w:rsid w:val="004A514B"/>
    <w:rsid w:val="005106D0"/>
    <w:rsid w:val="00522447"/>
    <w:rsid w:val="00565A25"/>
    <w:rsid w:val="00576ED1"/>
    <w:rsid w:val="00577A1A"/>
    <w:rsid w:val="00582710"/>
    <w:rsid w:val="005B27B4"/>
    <w:rsid w:val="005D2BBA"/>
    <w:rsid w:val="0061103B"/>
    <w:rsid w:val="006645C5"/>
    <w:rsid w:val="0069593F"/>
    <w:rsid w:val="00696714"/>
    <w:rsid w:val="006B0E9B"/>
    <w:rsid w:val="006B5249"/>
    <w:rsid w:val="00737BAE"/>
    <w:rsid w:val="00780C8F"/>
    <w:rsid w:val="007962EE"/>
    <w:rsid w:val="007E5BF4"/>
    <w:rsid w:val="00835F91"/>
    <w:rsid w:val="008C18C3"/>
    <w:rsid w:val="008C211A"/>
    <w:rsid w:val="008C4F69"/>
    <w:rsid w:val="008C5DC6"/>
    <w:rsid w:val="008D7C53"/>
    <w:rsid w:val="008E3A02"/>
    <w:rsid w:val="008F3CE5"/>
    <w:rsid w:val="009211E3"/>
    <w:rsid w:val="00977656"/>
    <w:rsid w:val="00983B88"/>
    <w:rsid w:val="009A0EDB"/>
    <w:rsid w:val="009D24A8"/>
    <w:rsid w:val="00A052B5"/>
    <w:rsid w:val="00A750FF"/>
    <w:rsid w:val="00AD0354"/>
    <w:rsid w:val="00AD0944"/>
    <w:rsid w:val="00AD3892"/>
    <w:rsid w:val="00AF51E8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4730E"/>
    <w:rsid w:val="00DA387C"/>
    <w:rsid w:val="00DA4971"/>
    <w:rsid w:val="00E250CE"/>
    <w:rsid w:val="00E34C4E"/>
    <w:rsid w:val="00E41719"/>
    <w:rsid w:val="00E6356C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268</Words>
  <Characters>1533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2012-08-02T08:29:00Z</dcterms:created>
  <dcterms:modified xsi:type="dcterms:W3CDTF">2012-08-02T08:29:00Z</dcterms:modified>
</cp:coreProperties>
</file>